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A55" w:rsidRDefault="00C40A55" w:rsidP="00107B5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B72666">
        <w:rPr>
          <w:rFonts w:asciiTheme="majorHAnsi" w:hAnsiTheme="majorHAnsi" w:cstheme="majorHAnsi"/>
          <w:u w:val="single"/>
        </w:rPr>
        <w:t xml:space="preserve">Lesson 1 </w:t>
      </w:r>
      <w:r w:rsidR="00EA4F0E">
        <w:rPr>
          <w:rFonts w:asciiTheme="majorHAnsi" w:hAnsiTheme="majorHAnsi" w:cstheme="majorHAnsi"/>
          <w:u w:val="single"/>
        </w:rPr>
        <w:t>–</w:t>
      </w:r>
      <w:r w:rsidR="00B72666">
        <w:rPr>
          <w:rFonts w:asciiTheme="majorHAnsi" w:hAnsiTheme="majorHAnsi" w:cstheme="majorHAnsi"/>
          <w:u w:val="single"/>
        </w:rPr>
        <w:t xml:space="preserve"> Answers</w:t>
      </w: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  <w:sz w:val="28"/>
        </w:rPr>
      </w:pPr>
      <w:r w:rsidRPr="00EA4F0E">
        <w:rPr>
          <w:rFonts w:asciiTheme="majorHAnsi" w:hAnsiTheme="majorHAnsi" w:cstheme="majorHAnsi"/>
          <w:sz w:val="28"/>
        </w:rPr>
        <w:t>1.</w:t>
      </w:r>
    </w:p>
    <w:p w:rsidR="00BC4B69" w:rsidRDefault="00BC4B69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41C5A29" wp14:editId="1EBB8DF8">
            <wp:extent cx="4664075" cy="261239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61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B69" w:rsidRDefault="00BC4B69" w:rsidP="00107B53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DA4E0F8" wp14:editId="38764482">
            <wp:extent cx="1704975" cy="7905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4B69" w:rsidRDefault="00BC4B69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</w:rPr>
      </w:pPr>
    </w:p>
    <w:p w:rsidR="00EF1CCD" w:rsidRDefault="00EF1CCD" w:rsidP="00EF1CCD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EF1CCD" w:rsidRDefault="00EF1CCD" w:rsidP="00EF1CCD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36E974AB" wp14:editId="4735E687">
            <wp:extent cx="1781175" cy="552450"/>
            <wp:effectExtent l="0" t="0" r="9525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CCD" w:rsidRDefault="00EF1CCD" w:rsidP="00EF1CCD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2AF060" wp14:editId="2154556A">
                <wp:simplePos x="0" y="0"/>
                <wp:positionH relativeFrom="column">
                  <wp:align>left</wp:align>
                </wp:positionH>
                <wp:positionV relativeFrom="paragraph">
                  <wp:posOffset>24765</wp:posOffset>
                </wp:positionV>
                <wp:extent cx="4657725" cy="466725"/>
                <wp:effectExtent l="0" t="0" r="9525" b="952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F1CCD" w:rsidRDefault="00EF1CCD" w:rsidP="00EF1CC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47A1BB" wp14:editId="0914762D">
                                  <wp:extent cx="368935" cy="368935"/>
                                  <wp:effectExtent l="0" t="0" r="0" b="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1065DC2" wp14:editId="1C47CB46">
                                  <wp:extent cx="368935" cy="368935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94DF035" wp14:editId="0E04E870">
                                  <wp:extent cx="368935" cy="368935"/>
                                  <wp:effectExtent l="0" t="0" r="0" b="0"/>
                                  <wp:docPr id="14" name="Picture 1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D55D997" wp14:editId="11896BF2">
                                  <wp:extent cx="368935" cy="368935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FFEE094" wp14:editId="4FFA7A69">
                                  <wp:extent cx="368935" cy="368935"/>
                                  <wp:effectExtent l="0" t="0" r="0" b="0"/>
                                  <wp:docPr id="16" name="Picture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36F685" wp14:editId="729C2720">
                                  <wp:extent cx="352425" cy="372373"/>
                                  <wp:effectExtent l="0" t="0" r="0" b="889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B95FC85" wp14:editId="74056AEE">
                                  <wp:extent cx="352425" cy="372373"/>
                                  <wp:effectExtent l="0" t="0" r="0" b="8890"/>
                                  <wp:docPr id="18" name="Picture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E42CF7" wp14:editId="629DC6FC">
                                  <wp:extent cx="371475" cy="351924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9E7A7C8" wp14:editId="271C95A0">
                                  <wp:extent cx="371475" cy="351924"/>
                                  <wp:effectExtent l="0" t="0" r="0" b="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EA4D92B" wp14:editId="652C0961">
                                  <wp:extent cx="371475" cy="351924"/>
                                  <wp:effectExtent l="0" t="0" r="0" b="0"/>
                                  <wp:docPr id="20" name="Picture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570C85F" wp14:editId="32C3C133">
                                  <wp:extent cx="371475" cy="351924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AD78F75" wp14:editId="5AA72B62">
                                  <wp:extent cx="371475" cy="351924"/>
                                  <wp:effectExtent l="0" t="0" r="0" b="0"/>
                                  <wp:docPr id="22" name="Picture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32AF060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0;margin-top:1.95pt;width:366.75pt;height:36.75pt;z-index:251659264;visibility:visible;mso-wrap-style:square;mso-width-percent:0;mso-wrap-distance-left:9pt;mso-wrap-distance-top:0;mso-wrap-distance-right:9pt;mso-wrap-distance-bottom:0;mso-position-horizontal:left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" fillcolor="white [3201]" stroked="f" strokeweight=".5pt">
                <v:textbox>
                  <w:txbxContent>
                    <w:p w:rsidR="00EF1CCD" w:rsidRDefault="00EF1CCD" w:rsidP="00EF1CCD">
                      <w:r>
                        <w:rPr>
                          <w:noProof/>
                        </w:rPr>
                        <w:drawing>
                          <wp:inline distT="0" distB="0" distL="0" distR="0" wp14:anchorId="5A47A1BB" wp14:editId="0914762D">
                            <wp:extent cx="368935" cy="368935"/>
                            <wp:effectExtent l="0" t="0" r="0" b="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1065DC2" wp14:editId="1C47CB46">
                            <wp:extent cx="368935" cy="368935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94DF035" wp14:editId="0E04E870">
                            <wp:extent cx="368935" cy="368935"/>
                            <wp:effectExtent l="0" t="0" r="0" b="0"/>
                            <wp:docPr id="14" name="Picture 1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D55D997" wp14:editId="11896BF2">
                            <wp:extent cx="368935" cy="368935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FFEE094" wp14:editId="4FFA7A69">
                            <wp:extent cx="368935" cy="368935"/>
                            <wp:effectExtent l="0" t="0" r="0" b="0"/>
                            <wp:docPr id="16" name="Picture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36F685" wp14:editId="729C2720">
                            <wp:extent cx="352425" cy="372373"/>
                            <wp:effectExtent l="0" t="0" r="0" b="889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B95FC85" wp14:editId="74056AEE">
                            <wp:extent cx="352425" cy="372373"/>
                            <wp:effectExtent l="0" t="0" r="0" b="8890"/>
                            <wp:docPr id="18" name="Picture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EE42CF7" wp14:editId="629DC6FC">
                            <wp:extent cx="371475" cy="351924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9E7A7C8" wp14:editId="271C95A0">
                            <wp:extent cx="371475" cy="351924"/>
                            <wp:effectExtent l="0" t="0" r="0" b="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EA4D92B" wp14:editId="652C0961">
                            <wp:extent cx="371475" cy="351924"/>
                            <wp:effectExtent l="0" t="0" r="0" b="0"/>
                            <wp:docPr id="20" name="Picture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570C85F" wp14:editId="32C3C133">
                            <wp:extent cx="371475" cy="351924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AD78F75" wp14:editId="5AA72B62">
                            <wp:extent cx="371475" cy="351924"/>
                            <wp:effectExtent l="0" t="0" r="0" b="0"/>
                            <wp:docPr id="22" name="Picture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F1CCD" w:rsidRDefault="00EF1CCD" w:rsidP="00EF1CCD">
      <w:pPr>
        <w:rPr>
          <w:rFonts w:asciiTheme="majorHAnsi" w:hAnsiTheme="majorHAnsi" w:cstheme="majorHAnsi"/>
          <w:sz w:val="28"/>
        </w:rPr>
      </w:pPr>
    </w:p>
    <w:p w:rsidR="00EF1CCD" w:rsidRPr="006774B3" w:rsidRDefault="00EF1CCD" w:rsidP="00EF1CCD">
      <w:pPr>
        <w:rPr>
          <w:rFonts w:asciiTheme="majorHAnsi" w:hAnsiTheme="majorHAnsi" w:cstheme="majorHAnsi"/>
          <w:sz w:val="28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EF1CCD" w:rsidTr="00E943CA">
        <w:tc>
          <w:tcPr>
            <w:tcW w:w="2321" w:type="dxa"/>
            <w:shd w:val="clear" w:color="auto" w:fill="C5E0B3" w:themeFill="accent6" w:themeFillTint="66"/>
          </w:tcPr>
          <w:p w:rsidR="00EF1CCD" w:rsidRPr="000C1F71" w:rsidRDefault="00EF1CCD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EF1CCD" w:rsidRPr="000C1F71" w:rsidRDefault="00EF1CCD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EF1CCD" w:rsidRPr="000C1F71" w:rsidRDefault="00EF1CCD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B5BA978" wp14:editId="76811AF6">
                  <wp:extent cx="368935" cy="36893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CCD5AF4" wp14:editId="5D270B9F">
                  <wp:extent cx="371475" cy="351924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CCD5AF4" wp14:editId="5D270B9F">
                  <wp:extent cx="371475" cy="351924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CCD5AF4" wp14:editId="5D270B9F">
                  <wp:extent cx="371475" cy="351924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CCD5AF4" wp14:editId="5D270B9F">
                  <wp:extent cx="371475" cy="351924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CCD5AF4" wp14:editId="5D270B9F">
                  <wp:extent cx="371475" cy="351924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1BAA71A" wp14:editId="10A9425A">
                  <wp:extent cx="368935" cy="36893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D7F6462" wp14:editId="6B3AC217">
                  <wp:extent cx="371475" cy="351924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834D8ED" wp14:editId="2E72DD95">
                  <wp:extent cx="371475" cy="351924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7AB5CAC" wp14:editId="540EE728">
                  <wp:extent cx="371475" cy="351924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AC6DDF8" wp14:editId="1A3E5747">
                  <wp:extent cx="371475" cy="351924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A6ECA6" wp14:editId="72D17C6F">
                  <wp:extent cx="371475" cy="351924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1BAA71A" wp14:editId="10A9425A">
                  <wp:extent cx="368935" cy="36893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D7F6462" wp14:editId="6B3AC217">
                  <wp:extent cx="371475" cy="351924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834D8ED" wp14:editId="2E72DD95">
                  <wp:extent cx="371475" cy="351924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7AB5CAC" wp14:editId="540EE728">
                  <wp:extent cx="371475" cy="351924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AC6DDF8" wp14:editId="1A3E5747">
                  <wp:extent cx="371475" cy="351924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A6ECA6" wp14:editId="72D17C6F">
                  <wp:extent cx="371475" cy="351924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1BAA71A" wp14:editId="10A9425A">
                  <wp:extent cx="368935" cy="36893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D7F6462" wp14:editId="6B3AC217">
                  <wp:extent cx="371475" cy="351924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834D8ED" wp14:editId="2E72DD95">
                  <wp:extent cx="371475" cy="351924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7AB5CAC" wp14:editId="540EE728">
                  <wp:extent cx="371475" cy="351924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AC6DDF8" wp14:editId="1A3E5747">
                  <wp:extent cx="371475" cy="351924"/>
                  <wp:effectExtent l="0" t="0" r="0" b="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A6ECA6" wp14:editId="72D17C6F">
                  <wp:extent cx="371475" cy="351924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1BAA71A" wp14:editId="10A9425A">
                  <wp:extent cx="368935" cy="36893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D7F6462" wp14:editId="6B3AC217">
                  <wp:extent cx="371475" cy="351924"/>
                  <wp:effectExtent l="0" t="0" r="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4834D8ED" wp14:editId="2E72DD95">
                  <wp:extent cx="371475" cy="351924"/>
                  <wp:effectExtent l="0" t="0" r="0" b="0"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7AB5CAC" wp14:editId="540EE728">
                  <wp:extent cx="371475" cy="351924"/>
                  <wp:effectExtent l="0" t="0" r="0" b="0"/>
                  <wp:docPr id="45" name="Picture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AC6DDF8" wp14:editId="1A3E5747">
                  <wp:extent cx="371475" cy="351924"/>
                  <wp:effectExtent l="0" t="0" r="0" b="0"/>
                  <wp:docPr id="46" name="Picture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4A6ECA6" wp14:editId="72D17C6F">
                  <wp:extent cx="371475" cy="351924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CCD" w:rsidRPr="00EA4F0E" w:rsidRDefault="00EF1CCD" w:rsidP="00107B53">
      <w:pPr>
        <w:rPr>
          <w:rFonts w:asciiTheme="majorHAnsi" w:hAnsiTheme="majorHAnsi" w:cstheme="majorHAnsi"/>
          <w:sz w:val="28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Default="00EA4F0E" w:rsidP="00107B53">
      <w:pPr>
        <w:rPr>
          <w:rFonts w:asciiTheme="majorHAnsi" w:hAnsiTheme="majorHAnsi" w:cstheme="majorHAnsi"/>
        </w:rPr>
      </w:pPr>
    </w:p>
    <w:p w:rsidR="00EA4F0E" w:rsidRPr="00EA4F0E" w:rsidRDefault="00EA4F0E" w:rsidP="00107B53">
      <w:pPr>
        <w:rPr>
          <w:rFonts w:asciiTheme="majorHAnsi" w:hAnsiTheme="majorHAnsi" w:cstheme="majorHAnsi"/>
        </w:rPr>
      </w:pPr>
    </w:p>
    <w:p w:rsidR="006446B9" w:rsidRDefault="006446B9" w:rsidP="00107B53">
      <w:pPr>
        <w:rPr>
          <w:rFonts w:asciiTheme="majorHAnsi" w:hAnsiTheme="majorHAnsi" w:cstheme="majorHAnsi"/>
          <w:sz w:val="28"/>
        </w:rPr>
      </w:pPr>
    </w:p>
    <w:p w:rsidR="00056D2C" w:rsidRPr="006446B9" w:rsidRDefault="00056D2C" w:rsidP="00107B53">
      <w:pPr>
        <w:rPr>
          <w:rFonts w:asciiTheme="majorHAnsi" w:hAnsiTheme="majorHAnsi" w:cstheme="majorHAnsi"/>
          <w:sz w:val="28"/>
        </w:rPr>
      </w:pPr>
    </w:p>
    <w:p w:rsidR="00107B53" w:rsidRDefault="00EF1C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3.</w:t>
      </w:r>
    </w:p>
    <w:p w:rsidR="00EF1CCD" w:rsidRPr="00EF1CCD" w:rsidRDefault="00EF1CCD" w:rsidP="00EF1CCD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2E3843F8" wp14:editId="3C4E0ACD">
            <wp:extent cx="1762125" cy="552450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F1CCD" w:rsidRDefault="00EF1CCD" w:rsidP="00EF1CCD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E35DC1" wp14:editId="1D908909">
                <wp:simplePos x="0" y="0"/>
                <wp:positionH relativeFrom="margin">
                  <wp:align>left</wp:align>
                </wp:positionH>
                <wp:positionV relativeFrom="paragraph">
                  <wp:posOffset>215265</wp:posOffset>
                </wp:positionV>
                <wp:extent cx="4657725" cy="514350"/>
                <wp:effectExtent l="0" t="0" r="9525" b="0"/>
                <wp:wrapNone/>
                <wp:docPr id="51" name="Text Box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F1CCD" w:rsidRDefault="00EF1CCD" w:rsidP="00EF1CC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3FEAA3C" wp14:editId="1BD5A88D">
                                  <wp:extent cx="368935" cy="368935"/>
                                  <wp:effectExtent l="0" t="0" r="0" b="0"/>
                                  <wp:docPr id="54" name="Picture 5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AFDA26" wp14:editId="6B50D518">
                                  <wp:extent cx="368935" cy="368935"/>
                                  <wp:effectExtent l="0" t="0" r="0" b="0"/>
                                  <wp:docPr id="55" name="Picture 5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0BEC23" wp14:editId="3F6EBC47">
                                  <wp:extent cx="368935" cy="368935"/>
                                  <wp:effectExtent l="0" t="0" r="0" b="0"/>
                                  <wp:docPr id="56" name="Picture 5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639C72A" wp14:editId="419A41CB">
                                  <wp:extent cx="368935" cy="368935"/>
                                  <wp:effectExtent l="0" t="0" r="0" b="0"/>
                                  <wp:docPr id="57" name="Picture 5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5DAD0AD" wp14:editId="46846513">
                                  <wp:extent cx="368935" cy="368935"/>
                                  <wp:effectExtent l="0" t="0" r="0" b="0"/>
                                  <wp:docPr id="58" name="Picture 5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02656C7" wp14:editId="39DBF812">
                                  <wp:extent cx="368935" cy="368935"/>
                                  <wp:effectExtent l="0" t="0" r="0" b="0"/>
                                  <wp:docPr id="59" name="Picture 5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6C893F8" wp14:editId="17E16B3C">
                                  <wp:extent cx="368935" cy="368935"/>
                                  <wp:effectExtent l="0" t="0" r="0" b="0"/>
                                  <wp:docPr id="60" name="Picture 6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DDBA3FB" wp14:editId="2E2E9D17">
                                  <wp:extent cx="368935" cy="368935"/>
                                  <wp:effectExtent l="0" t="0" r="0" b="0"/>
                                  <wp:docPr id="53" name="Picture 5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D4D4B14" wp14:editId="2946224C">
                                  <wp:extent cx="368935" cy="368935"/>
                                  <wp:effectExtent l="0" t="0" r="0" b="0"/>
                                  <wp:docPr id="64" name="Picture 6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29E83E5" wp14:editId="1636AA35">
                                  <wp:extent cx="371475" cy="351924"/>
                                  <wp:effectExtent l="0" t="0" r="0" b="0"/>
                                  <wp:docPr id="61" name="Picture 6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A2C67B5" wp14:editId="24935AEE">
                                  <wp:extent cx="371475" cy="351924"/>
                                  <wp:effectExtent l="0" t="0" r="0" b="0"/>
                                  <wp:docPr id="62" name="Picture 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4141D93" wp14:editId="52BF6452">
                                  <wp:extent cx="371475" cy="351924"/>
                                  <wp:effectExtent l="0" t="0" r="0" b="0"/>
                                  <wp:docPr id="63" name="Picture 6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35DC1" id="Text Box 51" o:spid="_x0000_s1027" type="#_x0000_t202" style="position:absolute;margin-left:0;margin-top:16.95pt;width:366.75pt;height:40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" fillcolor="white [3201]" stroked="f" strokeweight=".5pt">
                <v:textbox>
                  <w:txbxContent>
                    <w:p w:rsidR="00EF1CCD" w:rsidRDefault="00EF1CCD" w:rsidP="00EF1CCD">
                      <w:r>
                        <w:rPr>
                          <w:noProof/>
                        </w:rPr>
                        <w:drawing>
                          <wp:inline distT="0" distB="0" distL="0" distR="0" wp14:anchorId="43FEAA3C" wp14:editId="1BD5A88D">
                            <wp:extent cx="368935" cy="368935"/>
                            <wp:effectExtent l="0" t="0" r="0" b="0"/>
                            <wp:docPr id="54" name="Picture 5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EAFDA26" wp14:editId="6B50D518">
                            <wp:extent cx="368935" cy="368935"/>
                            <wp:effectExtent l="0" t="0" r="0" b="0"/>
                            <wp:docPr id="55" name="Picture 5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70BEC23" wp14:editId="3F6EBC47">
                            <wp:extent cx="368935" cy="368935"/>
                            <wp:effectExtent l="0" t="0" r="0" b="0"/>
                            <wp:docPr id="56" name="Picture 5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1639C72A" wp14:editId="419A41CB">
                            <wp:extent cx="368935" cy="368935"/>
                            <wp:effectExtent l="0" t="0" r="0" b="0"/>
                            <wp:docPr id="57" name="Picture 5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5DAD0AD" wp14:editId="46846513">
                            <wp:extent cx="368935" cy="368935"/>
                            <wp:effectExtent l="0" t="0" r="0" b="0"/>
                            <wp:docPr id="58" name="Picture 5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02656C7" wp14:editId="39DBF812">
                            <wp:extent cx="368935" cy="368935"/>
                            <wp:effectExtent l="0" t="0" r="0" b="0"/>
                            <wp:docPr id="59" name="Picture 5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6C893F8" wp14:editId="17E16B3C">
                            <wp:extent cx="368935" cy="368935"/>
                            <wp:effectExtent l="0" t="0" r="0" b="0"/>
                            <wp:docPr id="60" name="Picture 6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DDBA3FB" wp14:editId="2E2E9D17">
                            <wp:extent cx="368935" cy="368935"/>
                            <wp:effectExtent l="0" t="0" r="0" b="0"/>
                            <wp:docPr id="53" name="Picture 5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D4D4B14" wp14:editId="2946224C">
                            <wp:extent cx="368935" cy="368935"/>
                            <wp:effectExtent l="0" t="0" r="0" b="0"/>
                            <wp:docPr id="64" name="Picture 6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29E83E5" wp14:editId="1636AA35">
                            <wp:extent cx="371475" cy="351924"/>
                            <wp:effectExtent l="0" t="0" r="0" b="0"/>
                            <wp:docPr id="61" name="Picture 6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A2C67B5" wp14:editId="24935AEE">
                            <wp:extent cx="371475" cy="351924"/>
                            <wp:effectExtent l="0" t="0" r="0" b="0"/>
                            <wp:docPr id="62" name="Picture 6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4141D93" wp14:editId="52BF6452">
                            <wp:extent cx="371475" cy="351924"/>
                            <wp:effectExtent l="0" t="0" r="0" b="0"/>
                            <wp:docPr id="63" name="Picture 6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F1CCD" w:rsidRDefault="00EF1CCD" w:rsidP="00EF1CCD">
      <w:pPr>
        <w:rPr>
          <w:rFonts w:asciiTheme="majorHAnsi" w:hAnsiTheme="majorHAnsi" w:cstheme="majorHAnsi"/>
          <w:sz w:val="28"/>
        </w:rPr>
      </w:pPr>
    </w:p>
    <w:p w:rsidR="00EF1CCD" w:rsidRDefault="00EF1CCD" w:rsidP="00EF1CCD">
      <w:pPr>
        <w:rPr>
          <w:rFonts w:asciiTheme="majorHAnsi" w:hAnsiTheme="majorHAnsi" w:cstheme="majorHAnsi"/>
          <w:sz w:val="28"/>
        </w:rPr>
      </w:pPr>
    </w:p>
    <w:p w:rsidR="00EF1CCD" w:rsidRDefault="00EF1CCD" w:rsidP="00EF1CCD">
      <w:pPr>
        <w:rPr>
          <w:rFonts w:asciiTheme="majorHAnsi" w:hAnsiTheme="majorHAnsi" w:cstheme="majorHAnsi"/>
          <w:sz w:val="28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EF1CCD" w:rsidTr="00E943CA">
        <w:tc>
          <w:tcPr>
            <w:tcW w:w="2321" w:type="dxa"/>
            <w:shd w:val="clear" w:color="auto" w:fill="C5E0B3" w:themeFill="accent6" w:themeFillTint="66"/>
          </w:tcPr>
          <w:p w:rsidR="00EF1CCD" w:rsidRPr="000C1F71" w:rsidRDefault="00EF1CCD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EF1CCD" w:rsidRPr="000C1F71" w:rsidRDefault="00EF1CCD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EF1CCD" w:rsidRPr="000C1F71" w:rsidRDefault="00EF1CCD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3C73F1DF" wp14:editId="4712D67F">
                  <wp:extent cx="368935" cy="368935"/>
                  <wp:effectExtent l="0" t="0" r="0" b="0"/>
                  <wp:docPr id="65" name="Picture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C73F1DF" wp14:editId="4712D67F">
                  <wp:extent cx="368935" cy="368935"/>
                  <wp:effectExtent l="0" t="0" r="0" b="0"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3C73F1DF" wp14:editId="4712D67F">
                  <wp:extent cx="368935" cy="36893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4C8A3CC" wp14:editId="40409F0D">
                  <wp:extent cx="371475" cy="351924"/>
                  <wp:effectExtent l="0" t="0" r="0" b="0"/>
                  <wp:docPr id="74" name="Picture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68A7116D" wp14:editId="6C54808D">
                  <wp:extent cx="368935" cy="36893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0D48807" wp14:editId="7473301C">
                  <wp:extent cx="368935" cy="36893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098B87" wp14:editId="433A6188">
                  <wp:extent cx="368935" cy="36893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4C8A3CC" wp14:editId="40409F0D">
                  <wp:extent cx="371475" cy="351924"/>
                  <wp:effectExtent l="0" t="0" r="0" b="0"/>
                  <wp:docPr id="75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68A7116D" wp14:editId="6C54808D">
                  <wp:extent cx="368935" cy="368935"/>
                  <wp:effectExtent l="0" t="0" r="0" b="0"/>
                  <wp:docPr id="71" name="Picture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0D48807" wp14:editId="7473301C">
                  <wp:extent cx="368935" cy="368935"/>
                  <wp:effectExtent l="0" t="0" r="0" b="0"/>
                  <wp:docPr id="72" name="Picture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2098B87" wp14:editId="433A6188">
                  <wp:extent cx="368935" cy="368935"/>
                  <wp:effectExtent l="0" t="0" r="0" b="0"/>
                  <wp:docPr id="73" name="Picture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24C8A3CC" wp14:editId="40409F0D">
                  <wp:extent cx="371475" cy="351924"/>
                  <wp:effectExtent l="0" t="0" r="0" b="0"/>
                  <wp:docPr id="76" name="Pictur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F2A674A" wp14:editId="38C93669">
                <wp:simplePos x="0" y="0"/>
                <wp:positionH relativeFrom="column">
                  <wp:posOffset>857250</wp:posOffset>
                </wp:positionH>
                <wp:positionV relativeFrom="paragraph">
                  <wp:posOffset>168910</wp:posOffset>
                </wp:positionV>
                <wp:extent cx="771525" cy="371475"/>
                <wp:effectExtent l="0" t="0" r="28575" b="28575"/>
                <wp:wrapNone/>
                <wp:docPr id="77" name="Text Box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71525" cy="3714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F1CCD" w:rsidRPr="003E4E55" w:rsidRDefault="003E4E55" w:rsidP="00EF1CCD">
                            <w:pPr>
                              <w:rPr>
                                <w:rFonts w:asciiTheme="majorHAnsi" w:hAnsiTheme="majorHAnsi" w:cstheme="majorHAnsi"/>
                                <w:b/>
                                <w:color w:val="00B0F0"/>
                                <w:sz w:val="32"/>
                              </w:rPr>
                            </w:pPr>
                            <w:r w:rsidRPr="003E4E55">
                              <w:rPr>
                                <w:rFonts w:asciiTheme="majorHAnsi" w:hAnsiTheme="majorHAnsi" w:cstheme="majorHAnsi"/>
                                <w:b/>
                                <w:color w:val="00B0F0"/>
                                <w:sz w:val="32"/>
                              </w:rPr>
                              <w:t>104 r2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2A674A" id="Text Box 77" o:spid="_x0000_s1028" type="#_x0000_t202" style="position:absolute;margin-left:67.5pt;margin-top:13.3pt;width:60.75pt;height:29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" fillcolor="white [3201]" strokeweight="1pt">
                <v:textbox>
                  <w:txbxContent>
                    <w:p w:rsidR="00EF1CCD" w:rsidRPr="003E4E55" w:rsidRDefault="003E4E55" w:rsidP="00EF1CCD">
                      <w:pPr>
                        <w:rPr>
                          <w:rFonts w:asciiTheme="majorHAnsi" w:hAnsiTheme="majorHAnsi" w:cstheme="majorHAnsi"/>
                          <w:b/>
                          <w:color w:val="00B0F0"/>
                          <w:sz w:val="32"/>
                        </w:rPr>
                      </w:pPr>
                      <w:r w:rsidRPr="003E4E55">
                        <w:rPr>
                          <w:rFonts w:asciiTheme="majorHAnsi" w:hAnsiTheme="majorHAnsi" w:cstheme="majorHAnsi"/>
                          <w:b/>
                          <w:color w:val="00B0F0"/>
                          <w:sz w:val="32"/>
                        </w:rPr>
                        <w:t>104 r2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hAnsiTheme="majorHAnsi" w:cstheme="majorHAnsi"/>
          <w:sz w:val="28"/>
          <w:szCs w:val="28"/>
        </w:rPr>
        <w:t>4.</w:t>
      </w:r>
    </w:p>
    <w:p w:rsidR="00EF1CCD" w:rsidRDefault="00EF1CCD" w:rsidP="00EF1CCD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 w:rsidRPr="00B329D0">
        <w:rPr>
          <w:rFonts w:asciiTheme="majorHAnsi" w:hAnsiTheme="majorHAnsi" w:cstheme="majorHAnsi"/>
          <w:b/>
          <w:sz w:val="32"/>
          <w:szCs w:val="32"/>
        </w:rPr>
        <w:t xml:space="preserve">522 </w:t>
      </w: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>÷ 5 =</w:t>
      </w:r>
      <w: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 xml:space="preserve"> </w:t>
      </w:r>
    </w:p>
    <w:p w:rsidR="00EF1CCD" w:rsidRDefault="00EF1CCD" w:rsidP="00EF1CCD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</w:p>
    <w:p w:rsidR="00EF1CCD" w:rsidRDefault="00EF1CCD" w:rsidP="00EF1CCD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>
        <w:rPr>
          <w:rFonts w:asciiTheme="majorHAnsi" w:hAnsiTheme="majorHAnsi" w:cstheme="majorHAnsi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313B70" wp14:editId="7AC1EC49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4657725" cy="466725"/>
                <wp:effectExtent l="0" t="0" r="9525" b="9525"/>
                <wp:wrapNone/>
                <wp:docPr id="79" name="Text Box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5772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EF1CCD" w:rsidRDefault="00EF1CCD" w:rsidP="00EF1CC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41ACD6" wp14:editId="429059F2">
                                  <wp:extent cx="368935" cy="368935"/>
                                  <wp:effectExtent l="0" t="0" r="0" b="0"/>
                                  <wp:docPr id="80" name="Picture 8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6D76857" wp14:editId="00CA99C4">
                                  <wp:extent cx="368935" cy="368935"/>
                                  <wp:effectExtent l="0" t="0" r="0" b="0"/>
                                  <wp:docPr id="81" name="Picture 8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779A49B" wp14:editId="10ACB531">
                                  <wp:extent cx="368935" cy="368935"/>
                                  <wp:effectExtent l="0" t="0" r="0" b="0"/>
                                  <wp:docPr id="82" name="Picture 8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AFC096" wp14:editId="0D7C25A5">
                                  <wp:extent cx="368935" cy="368935"/>
                                  <wp:effectExtent l="0" t="0" r="0" b="0"/>
                                  <wp:docPr id="83" name="Picture 8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EBCD4AD" wp14:editId="5D37D15B">
                                  <wp:extent cx="368935" cy="368935"/>
                                  <wp:effectExtent l="0" t="0" r="0" b="0"/>
                                  <wp:docPr id="84" name="Picture 8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8935" cy="3689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676819" wp14:editId="37117155">
                                  <wp:extent cx="352425" cy="372373"/>
                                  <wp:effectExtent l="0" t="0" r="0" b="8890"/>
                                  <wp:docPr id="85" name="Picture 8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359316" wp14:editId="2958783A">
                                  <wp:extent cx="352425" cy="372373"/>
                                  <wp:effectExtent l="0" t="0" r="0" b="8890"/>
                                  <wp:docPr id="86" name="Picture 8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1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65000" cy="385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2091C9E" wp14:editId="729BA12D">
                                  <wp:extent cx="371475" cy="351924"/>
                                  <wp:effectExtent l="0" t="0" r="0" b="0"/>
                                  <wp:docPr id="87" name="Picture 8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7833C00" wp14:editId="60A1A131">
                                  <wp:extent cx="371475" cy="351924"/>
                                  <wp:effectExtent l="0" t="0" r="0" b="0"/>
                                  <wp:docPr id="88" name="Picture 8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06818" cy="38540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B313B70" id="Text Box 79" o:spid="_x0000_s1029" type="#_x0000_t202" style="position:absolute;margin-left:0;margin-top:-.05pt;width:366.75pt;height:36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" fillcolor="white [3201]" stroked="f" strokeweight=".5pt">
                <v:textbox>
                  <w:txbxContent>
                    <w:p w:rsidR="00EF1CCD" w:rsidRDefault="00EF1CCD" w:rsidP="00EF1CCD">
                      <w:r>
                        <w:rPr>
                          <w:noProof/>
                        </w:rPr>
                        <w:drawing>
                          <wp:inline distT="0" distB="0" distL="0" distR="0" wp14:anchorId="1041ACD6" wp14:editId="429059F2">
                            <wp:extent cx="368935" cy="368935"/>
                            <wp:effectExtent l="0" t="0" r="0" b="0"/>
                            <wp:docPr id="80" name="Picture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6D76857" wp14:editId="00CA99C4">
                            <wp:extent cx="368935" cy="368935"/>
                            <wp:effectExtent l="0" t="0" r="0" b="0"/>
                            <wp:docPr id="81" name="Picture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7779A49B" wp14:editId="10ACB531">
                            <wp:extent cx="368935" cy="368935"/>
                            <wp:effectExtent l="0" t="0" r="0" b="0"/>
                            <wp:docPr id="82" name="Picture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CAFC096" wp14:editId="0D7C25A5">
                            <wp:extent cx="368935" cy="368935"/>
                            <wp:effectExtent l="0" t="0" r="0" b="0"/>
                            <wp:docPr id="83" name="Picture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6EBCD4AD" wp14:editId="5D37D15B">
                            <wp:extent cx="368935" cy="368935"/>
                            <wp:effectExtent l="0" t="0" r="0" b="0"/>
                            <wp:docPr id="84" name="Picture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8935" cy="3689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1676819" wp14:editId="37117155">
                            <wp:extent cx="352425" cy="372373"/>
                            <wp:effectExtent l="0" t="0" r="0" b="8890"/>
                            <wp:docPr id="85" name="Picture 8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3359316" wp14:editId="2958783A">
                            <wp:extent cx="352425" cy="372373"/>
                            <wp:effectExtent l="0" t="0" r="0" b="8890"/>
                            <wp:docPr id="86" name="Picture 8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65000" cy="385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42091C9E" wp14:editId="729BA12D">
                            <wp:extent cx="371475" cy="351924"/>
                            <wp:effectExtent l="0" t="0" r="0" b="0"/>
                            <wp:docPr id="87" name="Picture 8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57833C00" wp14:editId="60A1A131">
                            <wp:extent cx="371475" cy="351924"/>
                            <wp:effectExtent l="0" t="0" r="0" b="0"/>
                            <wp:docPr id="88" name="Picture 8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06818" cy="38540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F1CCD" w:rsidRDefault="00EF1CCD" w:rsidP="00EF1CCD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  <w:r w:rsidRPr="00B329D0"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  <w:t xml:space="preserve"> </w:t>
      </w:r>
    </w:p>
    <w:p w:rsidR="00EF1CCD" w:rsidRDefault="00EF1CCD" w:rsidP="00EF1CCD">
      <w:pPr>
        <w:rPr>
          <w:rFonts w:asciiTheme="majorHAnsi" w:hAnsiTheme="majorHAnsi" w:cstheme="majorHAnsi"/>
          <w:b/>
          <w:color w:val="222222"/>
          <w:sz w:val="32"/>
          <w:szCs w:val="32"/>
          <w:shd w:val="clear" w:color="auto" w:fill="FFFFFF"/>
        </w:rPr>
      </w:pPr>
    </w:p>
    <w:tbl>
      <w:tblPr>
        <w:tblStyle w:val="TableGrid"/>
        <w:tblW w:w="0" w:type="auto"/>
        <w:tblInd w:w="505" w:type="dxa"/>
        <w:tblLook w:val="04A0" w:firstRow="1" w:lastRow="0" w:firstColumn="1" w:lastColumn="0" w:noHBand="0" w:noVBand="1"/>
      </w:tblPr>
      <w:tblGrid>
        <w:gridCol w:w="2321"/>
        <w:gridCol w:w="2171"/>
        <w:gridCol w:w="2338"/>
      </w:tblGrid>
      <w:tr w:rsidR="00EF1CCD" w:rsidTr="00E943CA">
        <w:tc>
          <w:tcPr>
            <w:tcW w:w="2321" w:type="dxa"/>
            <w:shd w:val="clear" w:color="auto" w:fill="C5E0B3" w:themeFill="accent6" w:themeFillTint="66"/>
          </w:tcPr>
          <w:p w:rsidR="00EF1CCD" w:rsidRPr="000C1F71" w:rsidRDefault="00EF1CCD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>
              <w:rPr>
                <w:rFonts w:asciiTheme="majorHAnsi" w:hAnsiTheme="majorHAnsi" w:cstheme="majorHAnsi"/>
                <w:b/>
                <w:sz w:val="28"/>
              </w:rPr>
              <w:t>Hundreds</w:t>
            </w:r>
          </w:p>
        </w:tc>
        <w:tc>
          <w:tcPr>
            <w:tcW w:w="2171" w:type="dxa"/>
            <w:shd w:val="clear" w:color="auto" w:fill="FFE599" w:themeFill="accent4" w:themeFillTint="66"/>
          </w:tcPr>
          <w:p w:rsidR="00EF1CCD" w:rsidRPr="000C1F71" w:rsidRDefault="00EF1CCD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Tens</w:t>
            </w:r>
          </w:p>
        </w:tc>
        <w:tc>
          <w:tcPr>
            <w:tcW w:w="2338" w:type="dxa"/>
            <w:shd w:val="clear" w:color="auto" w:fill="F4B083" w:themeFill="accent2" w:themeFillTint="99"/>
          </w:tcPr>
          <w:p w:rsidR="00EF1CCD" w:rsidRPr="000C1F71" w:rsidRDefault="00EF1CCD" w:rsidP="00E943CA">
            <w:pPr>
              <w:jc w:val="center"/>
              <w:rPr>
                <w:rFonts w:asciiTheme="majorHAnsi" w:hAnsiTheme="majorHAnsi" w:cstheme="majorHAnsi"/>
                <w:b/>
                <w:sz w:val="28"/>
              </w:rPr>
            </w:pPr>
            <w:r w:rsidRPr="000C1F71">
              <w:rPr>
                <w:rFonts w:asciiTheme="majorHAnsi" w:hAnsiTheme="majorHAnsi" w:cstheme="majorHAnsi"/>
                <w:b/>
                <w:sz w:val="28"/>
              </w:rPr>
              <w:t>Ones</w:t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6CE3F03C" wp14:editId="7F841977">
                  <wp:extent cx="368935" cy="368935"/>
                  <wp:effectExtent l="0" t="0" r="0" b="0"/>
                  <wp:docPr id="78" name="Picture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684D93CD" wp14:editId="032C13B1">
                  <wp:extent cx="371475" cy="351924"/>
                  <wp:effectExtent l="0" t="0" r="0" b="0"/>
                  <wp:docPr id="93" name="Picture 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84D93CD" wp14:editId="032C13B1">
                  <wp:extent cx="371475" cy="351924"/>
                  <wp:effectExtent l="0" t="0" r="0" b="0"/>
                  <wp:docPr id="95" name="Picture 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84D93CD" wp14:editId="032C13B1">
                  <wp:extent cx="371475" cy="351924"/>
                  <wp:effectExtent l="0" t="0" r="0" b="0"/>
                  <wp:docPr id="96" name="Picture 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684D93CD" wp14:editId="032C13B1">
                  <wp:extent cx="371475" cy="351924"/>
                  <wp:effectExtent l="0" t="0" r="0" b="0"/>
                  <wp:docPr id="97" name="Picture 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6CE3F03C" wp14:editId="7F841977">
                  <wp:extent cx="368935" cy="368935"/>
                  <wp:effectExtent l="0" t="0" r="0" b="0"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6ADF88B" wp14:editId="5B24A344">
                  <wp:extent cx="371475" cy="351924"/>
                  <wp:effectExtent l="0" t="0" r="0" b="0"/>
                  <wp:docPr id="98" name="Picture 9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7985F71" wp14:editId="1B922F92">
                  <wp:extent cx="371475" cy="351924"/>
                  <wp:effectExtent l="0" t="0" r="0" b="0"/>
                  <wp:docPr id="99" name="Picture 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37AC62" wp14:editId="3CDD1C38">
                  <wp:extent cx="371475" cy="351924"/>
                  <wp:effectExtent l="0" t="0" r="0" b="0"/>
                  <wp:docPr id="100" name="Picture 1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9906A69" wp14:editId="044EFE5D">
                  <wp:extent cx="371475" cy="351924"/>
                  <wp:effectExtent l="0" t="0" r="0" b="0"/>
                  <wp:docPr id="101" name="Picture 1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6CE3F03C" wp14:editId="7F841977">
                  <wp:extent cx="368935" cy="368935"/>
                  <wp:effectExtent l="0" t="0" r="0" b="0"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6ADF88B" wp14:editId="5B24A344">
                  <wp:extent cx="371475" cy="351924"/>
                  <wp:effectExtent l="0" t="0" r="0" b="0"/>
                  <wp:docPr id="102" name="Picture 1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7985F71" wp14:editId="1B922F92">
                  <wp:extent cx="371475" cy="351924"/>
                  <wp:effectExtent l="0" t="0" r="0" b="0"/>
                  <wp:docPr id="103" name="Picture 1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37AC62" wp14:editId="3CDD1C38">
                  <wp:extent cx="371475" cy="351924"/>
                  <wp:effectExtent l="0" t="0" r="0" b="0"/>
                  <wp:docPr id="104" name="Picture 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9906A69" wp14:editId="044EFE5D">
                  <wp:extent cx="371475" cy="351924"/>
                  <wp:effectExtent l="0" t="0" r="0" b="0"/>
                  <wp:docPr id="105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943CA"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6CE3F03C" wp14:editId="7F841977">
                  <wp:extent cx="368935" cy="368935"/>
                  <wp:effectExtent l="0" t="0" r="0" b="0"/>
                  <wp:docPr id="91" name="Picture 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6ADF88B" wp14:editId="5B24A344">
                  <wp:extent cx="371475" cy="351924"/>
                  <wp:effectExtent l="0" t="0" r="0" b="0"/>
                  <wp:docPr id="106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7985F71" wp14:editId="1B922F92">
                  <wp:extent cx="371475" cy="351924"/>
                  <wp:effectExtent l="0" t="0" r="0" b="0"/>
                  <wp:docPr id="107" name="Picture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37AC62" wp14:editId="3CDD1C38">
                  <wp:extent cx="371475" cy="351924"/>
                  <wp:effectExtent l="0" t="0" r="0" b="0"/>
                  <wp:docPr id="108" name="Picture 1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9906A69" wp14:editId="044EFE5D">
                  <wp:extent cx="371475" cy="351924"/>
                  <wp:effectExtent l="0" t="0" r="0" b="0"/>
                  <wp:docPr id="109" name="Picture 1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F1CCD" w:rsidTr="00EF1CCD">
        <w:trPr>
          <w:trHeight w:val="1171"/>
        </w:trPr>
        <w:tc>
          <w:tcPr>
            <w:tcW w:w="232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6CE3F03C" wp14:editId="7F841977">
                  <wp:extent cx="368935" cy="368935"/>
                  <wp:effectExtent l="0" t="0" r="0" b="0"/>
                  <wp:docPr id="92" name="Picture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8935" cy="3689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171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</w:p>
        </w:tc>
        <w:tc>
          <w:tcPr>
            <w:tcW w:w="2338" w:type="dxa"/>
          </w:tcPr>
          <w:p w:rsidR="00EF1CCD" w:rsidRDefault="00EF1CCD" w:rsidP="00E943CA">
            <w:pPr>
              <w:rPr>
                <w:rFonts w:asciiTheme="majorHAnsi" w:hAnsiTheme="majorHAnsi" w:cstheme="majorHAnsi"/>
                <w:sz w:val="28"/>
              </w:rPr>
            </w:pPr>
            <w:r>
              <w:rPr>
                <w:noProof/>
              </w:rPr>
              <w:drawing>
                <wp:inline distT="0" distB="0" distL="0" distR="0" wp14:anchorId="06ADF88B" wp14:editId="5B24A344">
                  <wp:extent cx="371475" cy="351924"/>
                  <wp:effectExtent l="0" t="0" r="0" b="0"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27985F71" wp14:editId="1B922F92">
                  <wp:extent cx="371475" cy="351924"/>
                  <wp:effectExtent l="0" t="0" r="0" b="0"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5237AC62" wp14:editId="3CDD1C38">
                  <wp:extent cx="371475" cy="351924"/>
                  <wp:effectExtent l="0" t="0" r="0" b="0"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 wp14:anchorId="09906A69" wp14:editId="044EFE5D">
                  <wp:extent cx="371475" cy="351924"/>
                  <wp:effectExtent l="0" t="0" r="0" b="0"/>
                  <wp:docPr id="113" name="Picture 1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818" cy="3854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3325495</wp:posOffset>
            </wp:positionH>
            <wp:positionV relativeFrom="paragraph">
              <wp:posOffset>185420</wp:posOffset>
            </wp:positionV>
            <wp:extent cx="1028700" cy="457200"/>
            <wp:effectExtent l="0" t="0" r="0" b="0"/>
            <wp:wrapTight wrapText="bothSides">
              <wp:wrapPolygon edited="0">
                <wp:start x="0" y="0"/>
                <wp:lineTo x="0" y="20700"/>
                <wp:lineTo x="21200" y="20700"/>
                <wp:lineTo x="21200" y="0"/>
                <wp:lineTo x="0" y="0"/>
              </wp:wrapPolygon>
            </wp:wrapTight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EF1CCD" w:rsidRDefault="00EF1CCD" w:rsidP="00107B53"/>
    <w:p w:rsidR="003E4E55" w:rsidRDefault="003E4E55" w:rsidP="00107B53"/>
    <w:p w:rsidR="003E4E55" w:rsidRDefault="003E4E55" w:rsidP="00107B53"/>
    <w:p w:rsidR="003E4E55" w:rsidRPr="003E4E55" w:rsidRDefault="003E4E55" w:rsidP="00107B53">
      <w:pPr>
        <w:rPr>
          <w:rFonts w:asciiTheme="majorHAnsi" w:hAnsiTheme="majorHAnsi" w:cstheme="majorHAnsi"/>
          <w:sz w:val="28"/>
        </w:rPr>
      </w:pPr>
      <w:r w:rsidRPr="003E4E55">
        <w:rPr>
          <w:rFonts w:asciiTheme="majorHAnsi" w:hAnsiTheme="majorHAnsi" w:cstheme="majorHAnsi"/>
          <w:sz w:val="28"/>
        </w:rPr>
        <w:lastRenderedPageBreak/>
        <w:t>5.</w:t>
      </w: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6C694605" wp14:editId="0E009A73">
            <wp:extent cx="4664075" cy="3077845"/>
            <wp:effectExtent l="0" t="0" r="3175" b="8255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077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6.</w:t>
      </w: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16947C82" wp14:editId="03D67EBE">
            <wp:extent cx="4664075" cy="1478280"/>
            <wp:effectExtent l="0" t="0" r="3175" b="762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</w:p>
    <w:p w:rsidR="003E4E55" w:rsidRDefault="003E4E55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rFonts w:asciiTheme="majorHAnsi" w:hAnsiTheme="majorHAnsi" w:cstheme="majorHAnsi"/>
          <w:sz w:val="28"/>
          <w:szCs w:val="28"/>
        </w:rPr>
        <w:t>7.</w:t>
      </w:r>
    </w:p>
    <w:p w:rsidR="003E4E55" w:rsidRPr="00107B53" w:rsidRDefault="003E4E55" w:rsidP="00107B53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</w:rPr>
        <w:drawing>
          <wp:inline distT="0" distB="0" distL="0" distR="0" wp14:anchorId="40C68605" wp14:editId="0ED6D27E">
            <wp:extent cx="4664075" cy="2900045"/>
            <wp:effectExtent l="0" t="0" r="3175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2900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E4E55" w:rsidRPr="00107B53" w:rsidSect="00CB3E43">
      <w:headerReference w:type="default" r:id="rId18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DC3B14" w:rsidRDefault="006521FA" w:rsidP="00C40A55">
    <w:pPr>
      <w:pStyle w:val="Header"/>
      <w:jc w:val="right"/>
      <w:rPr>
        <w:rFonts w:asciiTheme="majorHAnsi" w:hAnsiTheme="majorHAnsi" w:cstheme="majorHAnsi"/>
      </w:rPr>
    </w:pPr>
    <w:proofErr w:type="gramStart"/>
    <w:r>
      <w:rPr>
        <w:rFonts w:asciiTheme="majorHAnsi" w:hAnsiTheme="majorHAnsi" w:cstheme="majorHAnsi"/>
      </w:rPr>
      <w:t>l</w:t>
    </w:r>
    <w:r w:rsidR="00B72666">
      <w:rPr>
        <w:rFonts w:asciiTheme="majorHAnsi" w:hAnsiTheme="majorHAnsi" w:cstheme="majorHAnsi"/>
      </w:rPr>
      <w:t>ess</w:t>
    </w:r>
    <w:proofErr w:type="gramEnd"/>
    <w:r w:rsidR="00B72666">
      <w:rPr>
        <w:rFonts w:asciiTheme="majorHAnsi" w:hAnsiTheme="majorHAnsi" w:cstheme="majorHAnsi"/>
      </w:rPr>
      <w:t xml:space="preserve"> challenge</w:t>
    </w:r>
    <w:r w:rsidR="00BC4B69">
      <w:rPr>
        <w:rFonts w:asciiTheme="majorHAnsi" w:hAnsiTheme="majorHAnsi" w:cstheme="majorHAnsi"/>
      </w:rPr>
      <w:t xml:space="preserve"> q’s 1-4</w:t>
    </w:r>
    <w:r w:rsidR="00E97B31" w:rsidRPr="00DC3B14">
      <w:rPr>
        <w:rFonts w:asciiTheme="majorHAnsi" w:hAnsiTheme="majorHAnsi" w:cstheme="majorHAnsi"/>
      </w:rPr>
      <w:t xml:space="preserve">          </w:t>
    </w:r>
    <w:r w:rsidR="00BC4B69">
      <w:rPr>
        <w:rFonts w:asciiTheme="majorHAnsi" w:hAnsiTheme="majorHAnsi" w:cstheme="majorHAnsi"/>
      </w:rPr>
      <w:t>most children q’s 1-6</w:t>
    </w:r>
    <w:r w:rsidR="00E97B31" w:rsidRPr="00DC3B14">
      <w:rPr>
        <w:rFonts w:asciiTheme="majorHAnsi" w:hAnsiTheme="majorHAnsi" w:cstheme="majorHAnsi"/>
      </w:rPr>
      <w:t xml:space="preserve">          </w:t>
    </w:r>
    <w:r w:rsidR="0020278C">
      <w:rPr>
        <w:rFonts w:asciiTheme="majorHAnsi" w:hAnsiTheme="majorHAnsi" w:cstheme="majorHAnsi"/>
      </w:rPr>
      <w:t>more challenge</w:t>
    </w:r>
    <w:r w:rsidR="00BC4B69">
      <w:rPr>
        <w:rFonts w:asciiTheme="majorHAnsi" w:hAnsiTheme="majorHAnsi" w:cstheme="majorHAnsi"/>
      </w:rPr>
      <w:t xml:space="preserve"> q’s 1-7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4518E"/>
    <w:multiLevelType w:val="hybridMultilevel"/>
    <w:tmpl w:val="0D0262C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C"/>
    <w:rsid w:val="00060AB9"/>
    <w:rsid w:val="00061234"/>
    <w:rsid w:val="0008143F"/>
    <w:rsid w:val="0009203C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07B53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B48B5"/>
    <w:rsid w:val="001D74A7"/>
    <w:rsid w:val="001E235B"/>
    <w:rsid w:val="001F5748"/>
    <w:rsid w:val="0020174D"/>
    <w:rsid w:val="0020278C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3E4E55"/>
    <w:rsid w:val="00422E5B"/>
    <w:rsid w:val="00431FC3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84A8D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46B9"/>
    <w:rsid w:val="006454D9"/>
    <w:rsid w:val="006521FA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36E82"/>
    <w:rsid w:val="007500D8"/>
    <w:rsid w:val="0076612B"/>
    <w:rsid w:val="0078235C"/>
    <w:rsid w:val="00787462"/>
    <w:rsid w:val="007908F8"/>
    <w:rsid w:val="00794B94"/>
    <w:rsid w:val="007B401B"/>
    <w:rsid w:val="007C475E"/>
    <w:rsid w:val="007F0B37"/>
    <w:rsid w:val="007F22A4"/>
    <w:rsid w:val="007F4352"/>
    <w:rsid w:val="007F7927"/>
    <w:rsid w:val="008046C3"/>
    <w:rsid w:val="00830CD5"/>
    <w:rsid w:val="00831234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13560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90017"/>
    <w:rsid w:val="00AB381B"/>
    <w:rsid w:val="00AB4FDD"/>
    <w:rsid w:val="00AC55E5"/>
    <w:rsid w:val="00AC7A58"/>
    <w:rsid w:val="00AD1514"/>
    <w:rsid w:val="00AE3C7D"/>
    <w:rsid w:val="00B107AA"/>
    <w:rsid w:val="00B26610"/>
    <w:rsid w:val="00B72666"/>
    <w:rsid w:val="00B77168"/>
    <w:rsid w:val="00B85403"/>
    <w:rsid w:val="00B864AA"/>
    <w:rsid w:val="00B87E6F"/>
    <w:rsid w:val="00B94922"/>
    <w:rsid w:val="00B9745C"/>
    <w:rsid w:val="00BC00B4"/>
    <w:rsid w:val="00BC4B69"/>
    <w:rsid w:val="00BC6650"/>
    <w:rsid w:val="00BE1123"/>
    <w:rsid w:val="00BF6354"/>
    <w:rsid w:val="00C04480"/>
    <w:rsid w:val="00C24C95"/>
    <w:rsid w:val="00C40A55"/>
    <w:rsid w:val="00C53E96"/>
    <w:rsid w:val="00C70BC5"/>
    <w:rsid w:val="00C75CDE"/>
    <w:rsid w:val="00C92E6E"/>
    <w:rsid w:val="00CB3E43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C3B14"/>
    <w:rsid w:val="00DD3CFC"/>
    <w:rsid w:val="00DD66ED"/>
    <w:rsid w:val="00DE60FE"/>
    <w:rsid w:val="00DF33EB"/>
    <w:rsid w:val="00E42356"/>
    <w:rsid w:val="00E450CE"/>
    <w:rsid w:val="00E5067A"/>
    <w:rsid w:val="00E64311"/>
    <w:rsid w:val="00E762F7"/>
    <w:rsid w:val="00E9282E"/>
    <w:rsid w:val="00E9767D"/>
    <w:rsid w:val="00E97B31"/>
    <w:rsid w:val="00EA4F0E"/>
    <w:rsid w:val="00EA5D67"/>
    <w:rsid w:val="00EB338A"/>
    <w:rsid w:val="00EB36B8"/>
    <w:rsid w:val="00EB5CA9"/>
    <w:rsid w:val="00EC14BE"/>
    <w:rsid w:val="00EC1AF1"/>
    <w:rsid w:val="00ED059A"/>
    <w:rsid w:val="00ED34ED"/>
    <w:rsid w:val="00EF1CC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50290E3F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107B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3</Pages>
  <Words>24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2021-02-10T11:08:00Z</dcterms:created>
  <dcterms:modified xsi:type="dcterms:W3CDTF">2021-02-10T11:08:00Z</dcterms:modified>
</cp:coreProperties>
</file>